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6E6A50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6E6A50" w:rsidRPr="006E6A50">
          <w:rPr>
            <w:rStyle w:val="a9"/>
          </w:rPr>
          <w:t xml:space="preserve"> Открытое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6E6A50" w:rsidRPr="00AF49A3" w:rsidTr="008B4051">
        <w:trPr>
          <w:jc w:val="center"/>
        </w:trPr>
        <w:tc>
          <w:tcPr>
            <w:tcW w:w="3049" w:type="dxa"/>
            <w:vAlign w:val="center"/>
          </w:tcPr>
          <w:p w:rsidR="006E6A50" w:rsidRPr="006E6A50" w:rsidRDefault="006E6A50" w:rsidP="006E6A50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Участок диагностики труб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проводов, ул. Коминтерна, 41А</w:t>
            </w:r>
          </w:p>
        </w:tc>
        <w:tc>
          <w:tcPr>
            <w:tcW w:w="3686" w:type="dxa"/>
            <w:vAlign w:val="center"/>
          </w:tcPr>
          <w:p w:rsidR="006E6A50" w:rsidRPr="00063DF1" w:rsidRDefault="006E6A50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6E6A50" w:rsidRPr="00063DF1" w:rsidRDefault="006E6A50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6E6A50" w:rsidRPr="00063DF1" w:rsidRDefault="006E6A50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6E6A50" w:rsidRPr="00063DF1" w:rsidRDefault="006E6A50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6E6A50" w:rsidRPr="00063DF1" w:rsidRDefault="006E6A50" w:rsidP="00DB70BA">
            <w:pPr>
              <w:pStyle w:val="aa"/>
            </w:pPr>
          </w:p>
        </w:tc>
      </w:tr>
      <w:tr w:rsidR="006E6A50" w:rsidRPr="00AF49A3" w:rsidTr="008B4051">
        <w:trPr>
          <w:jc w:val="center"/>
        </w:trPr>
        <w:tc>
          <w:tcPr>
            <w:tcW w:w="3049" w:type="dxa"/>
            <w:vAlign w:val="center"/>
          </w:tcPr>
          <w:p w:rsidR="006E6A50" w:rsidRPr="006E6A50" w:rsidRDefault="006E6A50" w:rsidP="006E6A50">
            <w:pPr>
              <w:pStyle w:val="aa"/>
              <w:jc w:val="left"/>
            </w:pPr>
            <w:r>
              <w:t>9. Монтажник приборов и апп</w:t>
            </w:r>
            <w:r>
              <w:t>а</w:t>
            </w:r>
            <w:r>
              <w:t>ратуры автоматического ко</w:t>
            </w:r>
            <w:r>
              <w:t>н</w:t>
            </w:r>
            <w:r>
              <w:t>троля, регулирования и упра</w:t>
            </w:r>
            <w:r>
              <w:t>в</w:t>
            </w:r>
            <w:r>
              <w:t>ления</w:t>
            </w:r>
          </w:p>
        </w:tc>
        <w:tc>
          <w:tcPr>
            <w:tcW w:w="3686" w:type="dxa"/>
            <w:vAlign w:val="center"/>
          </w:tcPr>
          <w:p w:rsidR="006E6A50" w:rsidRPr="00063DF1" w:rsidRDefault="006E6A50" w:rsidP="00DB70BA">
            <w:pPr>
              <w:pStyle w:val="aa"/>
            </w:pPr>
            <w:r>
              <w:t>Шум: Использовать индивидуальные средства защиты органов слуха.</w:t>
            </w:r>
          </w:p>
        </w:tc>
        <w:tc>
          <w:tcPr>
            <w:tcW w:w="2835" w:type="dxa"/>
            <w:vAlign w:val="center"/>
          </w:tcPr>
          <w:p w:rsidR="006E6A50" w:rsidRPr="00063DF1" w:rsidRDefault="006E6A50" w:rsidP="00DB70BA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6E6A50" w:rsidRPr="00063DF1" w:rsidRDefault="006E6A50" w:rsidP="00DB70BA">
            <w:pPr>
              <w:pStyle w:val="aa"/>
            </w:pPr>
            <w:r>
              <w:t>2 кв. 2018г.</w:t>
            </w:r>
          </w:p>
        </w:tc>
        <w:tc>
          <w:tcPr>
            <w:tcW w:w="3294" w:type="dxa"/>
            <w:vAlign w:val="center"/>
          </w:tcPr>
          <w:p w:rsidR="006E6A50" w:rsidRPr="00063DF1" w:rsidRDefault="006E6A50" w:rsidP="00DB70BA">
            <w:pPr>
              <w:pStyle w:val="aa"/>
            </w:pPr>
            <w:r>
              <w:t>Начальник УДТ, Отдел закупок.</w:t>
            </w:r>
          </w:p>
        </w:tc>
        <w:tc>
          <w:tcPr>
            <w:tcW w:w="1315" w:type="dxa"/>
            <w:vAlign w:val="center"/>
          </w:tcPr>
          <w:p w:rsidR="006E6A50" w:rsidRPr="00063DF1" w:rsidRDefault="006E6A50" w:rsidP="00DB70BA">
            <w:pPr>
              <w:pStyle w:val="aa"/>
            </w:pPr>
          </w:p>
        </w:tc>
      </w:tr>
    </w:tbl>
    <w:p w:rsidR="00DB70BA" w:rsidRPr="006E6A50" w:rsidRDefault="007D6D6E" w:rsidP="00DB70BA">
      <w:r w:rsidRPr="00DB70BA">
        <w:t xml:space="preserve"> </w:t>
      </w:r>
      <w:r w:rsidR="00DB70BA"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6E6A50">
          <w:rPr>
            <w:rStyle w:val="a9"/>
          </w:rPr>
          <w:t xml:space="preserve">   </w:t>
        </w:r>
        <w:r>
          <w:rPr>
            <w:rStyle w:val="a9"/>
          </w:rPr>
          <w:t>17.07.2017</w:t>
        </w:r>
        <w:r w:rsidR="006E6A50">
          <w:rPr>
            <w:rStyle w:val="a9"/>
          </w:rPr>
          <w:t xml:space="preserve">    </w:t>
        </w:r>
      </w:fldSimple>
      <w:r w:rsidR="00FD5E7D">
        <w:rPr>
          <w:rStyle w:val="a9"/>
          <w:lang w:val="en-US"/>
        </w:rPr>
        <w:t> </w:t>
      </w: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E6A50" w:rsidP="009D6532">
            <w:pPr>
              <w:pStyle w:val="aa"/>
            </w:pPr>
            <w:r>
              <w:t>Заместитель генерального директора по безопасности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E6A50" w:rsidP="009D6532">
            <w:pPr>
              <w:pStyle w:val="aa"/>
            </w:pPr>
            <w:r>
              <w:t>Дубков В.В.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6E6A5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E6A50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E6A50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6E6A5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6E6A50" w:rsidRPr="006E6A50" w:rsidTr="006E6A5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</w:tr>
      <w:tr w:rsidR="006E6A50" w:rsidRPr="006E6A50" w:rsidTr="006E6A5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(дата)</w:t>
            </w:r>
          </w:p>
        </w:tc>
      </w:tr>
      <w:tr w:rsidR="006E6A50" w:rsidRPr="006E6A50" w:rsidTr="006E6A5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  <w:r>
              <w:t>Начальник отдела правого обеспечения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</w:tr>
      <w:tr w:rsidR="006E6A50" w:rsidRPr="006E6A50" w:rsidTr="006E6A5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(дата)</w:t>
            </w:r>
          </w:p>
        </w:tc>
      </w:tr>
      <w:tr w:rsidR="006E6A50" w:rsidRPr="006E6A50" w:rsidTr="006E6A5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  <w:r>
              <w:t>Начальник управления водоснабжения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  <w:r>
              <w:t>Воробьев 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</w:tr>
      <w:tr w:rsidR="006E6A50" w:rsidRPr="006E6A50" w:rsidTr="006E6A5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(дата)</w:t>
            </w:r>
          </w:p>
        </w:tc>
      </w:tr>
      <w:tr w:rsidR="006E6A50" w:rsidRPr="006E6A50" w:rsidTr="006E6A5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  <w:r>
              <w:t>Начальник управления автомобильного транспорта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  <w:r>
              <w:t>Рябов А.Ф.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</w:tr>
      <w:tr w:rsidR="006E6A50" w:rsidRPr="006E6A50" w:rsidTr="006E6A5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(дата)</w:t>
            </w:r>
          </w:p>
        </w:tc>
      </w:tr>
      <w:tr w:rsidR="006E6A50" w:rsidRPr="006E6A50" w:rsidTr="006E6A5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  <w:r>
              <w:t>Воронцова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</w:tr>
      <w:tr w:rsidR="006E6A50" w:rsidRPr="006E6A50" w:rsidTr="006E6A5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(дата)</w:t>
            </w:r>
          </w:p>
        </w:tc>
      </w:tr>
      <w:tr w:rsidR="006E6A50" w:rsidRPr="006E6A50" w:rsidTr="006E6A5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</w:tr>
      <w:tr w:rsidR="006E6A50" w:rsidRPr="006E6A50" w:rsidTr="006E6A5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(дата)</w:t>
            </w:r>
          </w:p>
        </w:tc>
      </w:tr>
      <w:tr w:rsidR="006E6A50" w:rsidRPr="006E6A50" w:rsidTr="006E6A5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  <w:r>
              <w:t>Руководитель испытательной лаборат</w:t>
            </w:r>
            <w:r>
              <w:t>о</w:t>
            </w:r>
            <w:r>
              <w:t>рии ООО "РАЦИО"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  <w:r>
              <w:t>Колеватова Ю.Д.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6A50" w:rsidRPr="006E6A50" w:rsidRDefault="006E6A5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A50" w:rsidRPr="006E6A50" w:rsidRDefault="007D6D6E" w:rsidP="009D6532">
            <w:pPr>
              <w:pStyle w:val="aa"/>
            </w:pPr>
            <w:r>
              <w:t>17.07.2017</w:t>
            </w:r>
          </w:p>
        </w:tc>
      </w:tr>
      <w:tr w:rsidR="006E6A50" w:rsidRPr="006E6A50" w:rsidTr="006E6A5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6A50" w:rsidRPr="006E6A50" w:rsidRDefault="006E6A50" w:rsidP="009D6532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(дата)</w:t>
            </w:r>
          </w:p>
        </w:tc>
      </w:tr>
    </w:tbl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6E6A50" w:rsidTr="006E6A50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E6A50" w:rsidRDefault="006E6A50" w:rsidP="00C45714">
            <w:pPr>
              <w:pStyle w:val="aa"/>
            </w:pPr>
            <w:r w:rsidRPr="006E6A50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E6A50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E6A50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E6A50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E6A50" w:rsidRDefault="006E6A50" w:rsidP="00C45714">
            <w:pPr>
              <w:pStyle w:val="aa"/>
            </w:pPr>
            <w:r w:rsidRPr="006E6A50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6E6A50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6E6A50" w:rsidRDefault="007D6D6E" w:rsidP="00C45714">
            <w:pPr>
              <w:pStyle w:val="aa"/>
            </w:pPr>
            <w:r>
              <w:t>17.07.2017</w:t>
            </w:r>
          </w:p>
        </w:tc>
      </w:tr>
      <w:tr w:rsidR="00C45714" w:rsidRPr="006E6A50" w:rsidTr="006E6A50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6E6A50" w:rsidRDefault="006E6A50" w:rsidP="00C45714">
            <w:pPr>
              <w:pStyle w:val="aa"/>
              <w:rPr>
                <w:b/>
                <w:vertAlign w:val="superscript"/>
              </w:rPr>
            </w:pPr>
            <w:r w:rsidRPr="006E6A5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6E6A50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6E6A50" w:rsidRDefault="006E6A50" w:rsidP="00C45714">
            <w:pPr>
              <w:pStyle w:val="aa"/>
              <w:rPr>
                <w:b/>
                <w:vertAlign w:val="superscript"/>
              </w:rPr>
            </w:pPr>
            <w:r w:rsidRPr="006E6A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6E6A50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6E6A50" w:rsidRDefault="006E6A50" w:rsidP="00C45714">
            <w:pPr>
              <w:pStyle w:val="aa"/>
              <w:rPr>
                <w:b/>
                <w:vertAlign w:val="superscript"/>
              </w:rPr>
            </w:pPr>
            <w:r w:rsidRPr="006E6A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6E6A50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6E6A50" w:rsidRDefault="006E6A50" w:rsidP="00C45714">
            <w:pPr>
              <w:pStyle w:val="aa"/>
              <w:rPr>
                <w:vertAlign w:val="superscript"/>
              </w:rPr>
            </w:pPr>
            <w:r w:rsidRPr="006E6A50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7D6D6E">
      <w:pgSz w:w="16838" w:h="11906" w:orient="landscape"/>
      <w:pgMar w:top="142" w:right="851" w:bottom="0" w:left="85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D7A" w:rsidRPr="006E6A50" w:rsidRDefault="00751D7A" w:rsidP="006E6A50">
      <w:pPr>
        <w:pStyle w:val="aa"/>
        <w:rPr>
          <w:sz w:val="24"/>
          <w:szCs w:val="24"/>
        </w:rPr>
      </w:pPr>
      <w:r>
        <w:separator/>
      </w:r>
    </w:p>
  </w:endnote>
  <w:endnote w:type="continuationSeparator" w:id="1">
    <w:p w:rsidR="00751D7A" w:rsidRPr="006E6A50" w:rsidRDefault="00751D7A" w:rsidP="006E6A50">
      <w:pPr>
        <w:pStyle w:val="aa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D7A" w:rsidRPr="006E6A50" w:rsidRDefault="00751D7A" w:rsidP="006E6A50">
      <w:pPr>
        <w:pStyle w:val="aa"/>
        <w:rPr>
          <w:sz w:val="24"/>
          <w:szCs w:val="24"/>
        </w:rPr>
      </w:pPr>
      <w:r>
        <w:separator/>
      </w:r>
    </w:p>
  </w:footnote>
  <w:footnote w:type="continuationSeparator" w:id="1">
    <w:p w:rsidR="00751D7A" w:rsidRPr="006E6A50" w:rsidRDefault="00751D7A" w:rsidP="006E6A50">
      <w:pPr>
        <w:pStyle w:val="aa"/>
        <w:rPr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attachedTemplate r:id="rId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dv_info1" w:val="     "/>
    <w:docVar w:name="adv_info2" w:val="     "/>
    <w:docVar w:name="adv_info3" w:val="     "/>
    <w:docVar w:name="ceh_info" w:val=" Открытое Акционерное Общество &quot;Нижегородский водоканал&quot; "/>
    <w:docVar w:name="fill_date" w:val="       "/>
    <w:docVar w:name="org_name" w:val="     "/>
    <w:docVar w:name="pers_guids" w:val="C71348AC4C2743DDA44CE78A6CD76A4E@049-147-784-89"/>
    <w:docVar w:name="pers_snils" w:val="C71348AC4C2743DDA44CE78A6CD76A4E@049-147-784-89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6E6A50"/>
    <w:rsid w:val="0002033E"/>
    <w:rsid w:val="00056BFC"/>
    <w:rsid w:val="000600A3"/>
    <w:rsid w:val="0007776A"/>
    <w:rsid w:val="00093D2E"/>
    <w:rsid w:val="00094C25"/>
    <w:rsid w:val="000A144A"/>
    <w:rsid w:val="000C5130"/>
    <w:rsid w:val="00196135"/>
    <w:rsid w:val="001A7AC3"/>
    <w:rsid w:val="001B06AD"/>
    <w:rsid w:val="00237B32"/>
    <w:rsid w:val="002F3C9B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6E6A50"/>
    <w:rsid w:val="00725C51"/>
    <w:rsid w:val="00751D7A"/>
    <w:rsid w:val="007D6D6E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77831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6E6A5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E6A50"/>
    <w:rPr>
      <w:sz w:val="24"/>
    </w:rPr>
  </w:style>
  <w:style w:type="paragraph" w:styleId="ad">
    <w:name w:val="footer"/>
    <w:basedOn w:val="a"/>
    <w:link w:val="ae"/>
    <w:rsid w:val="006E6A5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E6A50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4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www.PHILka.RU</dc:creator>
  <cp:keywords/>
  <dc:description/>
  <cp:lastModifiedBy>www.PHILka.RU</cp:lastModifiedBy>
  <cp:revision>2</cp:revision>
  <cp:lastPrinted>2017-07-28T13:59:00Z</cp:lastPrinted>
  <dcterms:created xsi:type="dcterms:W3CDTF">2017-07-12T06:04:00Z</dcterms:created>
  <dcterms:modified xsi:type="dcterms:W3CDTF">2017-09-12T16:14:00Z</dcterms:modified>
</cp:coreProperties>
</file>